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4D6B" w:rsidRPr="00E64BFA" w:rsidRDefault="003A4D6B" w:rsidP="003A4D6B">
      <w:pPr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  <w:r w:rsidRPr="00E64BFA">
        <w:rPr>
          <w:rFonts w:ascii="Calibri" w:hAnsi="Calibri" w:cs="Calibri"/>
          <w:b/>
          <w:bCs/>
          <w:sz w:val="22"/>
          <w:szCs w:val="22"/>
        </w:rPr>
        <w:t>OBČINA JESENICE</w:t>
      </w:r>
      <w:r w:rsidRPr="00E64BFA">
        <w:rPr>
          <w:rFonts w:ascii="Calibri" w:hAnsi="Calibri" w:cs="Calibri"/>
          <w:sz w:val="22"/>
          <w:szCs w:val="22"/>
        </w:rPr>
        <w:t xml:space="preserve">, Cesta železarjev 6, Jesenice,  ki jo zastopa </w:t>
      </w:r>
      <w:r w:rsidR="00C03650">
        <w:rPr>
          <w:rFonts w:ascii="Calibri" w:hAnsi="Calibri" w:cs="Calibri"/>
          <w:sz w:val="22"/>
          <w:szCs w:val="22"/>
        </w:rPr>
        <w:t xml:space="preserve">mag. </w:t>
      </w:r>
      <w:r w:rsidRPr="00E64BFA">
        <w:rPr>
          <w:rFonts w:ascii="Calibri" w:hAnsi="Calibri" w:cs="Calibri"/>
          <w:sz w:val="22"/>
          <w:szCs w:val="22"/>
        </w:rPr>
        <w:t xml:space="preserve">župan </w:t>
      </w:r>
      <w:r w:rsidR="007A0D16">
        <w:rPr>
          <w:rFonts w:ascii="Calibri" w:hAnsi="Calibri" w:cs="Calibri"/>
          <w:sz w:val="22"/>
          <w:szCs w:val="22"/>
        </w:rPr>
        <w:t>Peter Bohinec</w:t>
      </w:r>
      <w:r w:rsidRPr="00E64BFA">
        <w:rPr>
          <w:rFonts w:ascii="Calibri" w:hAnsi="Calibri" w:cs="Calibri"/>
          <w:sz w:val="22"/>
          <w:szCs w:val="22"/>
        </w:rPr>
        <w:t>, matična številka 5874335, davčna številka 39795888, kot sofinancer</w:t>
      </w:r>
    </w:p>
    <w:p w:rsidR="003A4D6B" w:rsidRPr="00E64BFA" w:rsidRDefault="003A4D6B" w:rsidP="003A4D6B">
      <w:p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 xml:space="preserve"> </w:t>
      </w:r>
    </w:p>
    <w:p w:rsidR="003A4D6B" w:rsidRPr="00E64BFA" w:rsidRDefault="003A4D6B" w:rsidP="003A4D6B">
      <w:p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in</w:t>
      </w:r>
    </w:p>
    <w:p w:rsidR="003A4D6B" w:rsidRPr="00E64BFA" w:rsidRDefault="003A4D6B" w:rsidP="003A4D6B">
      <w:pPr>
        <w:jc w:val="both"/>
        <w:rPr>
          <w:rFonts w:ascii="Calibri" w:hAnsi="Calibri" w:cs="Calibri"/>
          <w:sz w:val="22"/>
          <w:szCs w:val="22"/>
        </w:rPr>
      </w:pPr>
    </w:p>
    <w:p w:rsidR="003A4D6B" w:rsidRPr="00E64BFA" w:rsidRDefault="00717340" w:rsidP="003A4D6B">
      <w:p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b/>
          <w:bCs/>
          <w:sz w:val="22"/>
          <w:szCs w:val="22"/>
        </w:rPr>
        <w:t>UPRAVIČENEC</w:t>
      </w:r>
      <w:r w:rsidR="003A4D6B" w:rsidRPr="00E64BFA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3A4D6B" w:rsidRPr="00E64BFA">
        <w:rPr>
          <w:rFonts w:ascii="Calibri" w:hAnsi="Calibri" w:cs="Calibri"/>
          <w:b/>
          <w:bCs/>
          <w:sz w:val="22"/>
          <w:szCs w:val="22"/>
        </w:rPr>
        <w:fldChar w:fldCharType="begin"/>
      </w:r>
      <w:r w:rsidR="003A4D6B" w:rsidRPr="00E64BFA">
        <w:rPr>
          <w:rFonts w:ascii="Calibri" w:hAnsi="Calibri" w:cs="Calibri"/>
          <w:b/>
          <w:bCs/>
          <w:sz w:val="22"/>
          <w:szCs w:val="22"/>
        </w:rPr>
        <w:instrText xml:space="preserve"> MERGEFIELD NASLOV </w:instrText>
      </w:r>
      <w:r w:rsidR="003A4D6B" w:rsidRPr="00E64BF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3A4D6B" w:rsidRPr="00E64BFA">
        <w:rPr>
          <w:rFonts w:ascii="Calibri" w:hAnsi="Calibri" w:cs="Calibri"/>
          <w:b/>
          <w:bCs/>
          <w:noProof/>
          <w:sz w:val="22"/>
          <w:szCs w:val="22"/>
        </w:rPr>
        <w:t>«NASLOV»</w:t>
      </w:r>
      <w:r w:rsidR="003A4D6B" w:rsidRPr="00E64BFA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3A4D6B" w:rsidRPr="00E64BFA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3A4D6B" w:rsidRPr="00E64BFA">
        <w:rPr>
          <w:rFonts w:ascii="Calibri" w:hAnsi="Calibri" w:cs="Calibri"/>
          <w:b/>
          <w:bCs/>
          <w:sz w:val="22"/>
          <w:szCs w:val="22"/>
        </w:rPr>
        <w:fldChar w:fldCharType="begin"/>
      </w:r>
      <w:r w:rsidR="003A4D6B" w:rsidRPr="00E64BFA">
        <w:rPr>
          <w:rFonts w:ascii="Calibri" w:hAnsi="Calibri" w:cs="Calibri"/>
          <w:b/>
          <w:bCs/>
          <w:sz w:val="22"/>
          <w:szCs w:val="22"/>
        </w:rPr>
        <w:instrText xml:space="preserve"> MERGEFIELD KRAJ </w:instrText>
      </w:r>
      <w:r w:rsidR="003A4D6B" w:rsidRPr="00E64BF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3A4D6B" w:rsidRPr="00E64BFA">
        <w:rPr>
          <w:rFonts w:ascii="Calibri" w:hAnsi="Calibri" w:cs="Calibri"/>
          <w:b/>
          <w:bCs/>
          <w:noProof/>
          <w:sz w:val="22"/>
          <w:szCs w:val="22"/>
        </w:rPr>
        <w:t>«KRAJ»</w:t>
      </w:r>
      <w:r w:rsidR="003A4D6B" w:rsidRPr="00E64BFA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3A4D6B" w:rsidRPr="00E64BFA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3A4D6B" w:rsidRPr="00E64BFA">
        <w:rPr>
          <w:rFonts w:ascii="Calibri" w:hAnsi="Calibri" w:cs="Calibri"/>
          <w:sz w:val="22"/>
          <w:szCs w:val="22"/>
        </w:rPr>
        <w:t>davčna številka:</w:t>
      </w:r>
      <w:r w:rsidRPr="00E64BFA">
        <w:rPr>
          <w:rFonts w:ascii="Calibri" w:hAnsi="Calibri" w:cs="Calibri"/>
          <w:sz w:val="22"/>
          <w:szCs w:val="22"/>
        </w:rPr>
        <w:t>____________</w:t>
      </w:r>
      <w:r w:rsidR="003A4D6B" w:rsidRPr="00E64BFA">
        <w:rPr>
          <w:rFonts w:ascii="Calibri" w:hAnsi="Calibri" w:cs="Calibri"/>
          <w:sz w:val="22"/>
          <w:szCs w:val="22"/>
        </w:rPr>
        <w:t xml:space="preserve">, </w:t>
      </w:r>
      <w:r w:rsidR="00BA5F2F" w:rsidRPr="00E64BFA">
        <w:rPr>
          <w:rFonts w:ascii="Calibri" w:hAnsi="Calibri" w:cs="Calibri"/>
          <w:sz w:val="22"/>
          <w:szCs w:val="22"/>
        </w:rPr>
        <w:t xml:space="preserve">ki ga zastopa zakoniti zastopnik ____________________, </w:t>
      </w:r>
      <w:r w:rsidR="003A4D6B" w:rsidRPr="00E64BFA">
        <w:rPr>
          <w:rFonts w:ascii="Calibri" w:hAnsi="Calibri" w:cs="Calibri"/>
          <w:sz w:val="22"/>
          <w:szCs w:val="22"/>
        </w:rPr>
        <w:t>kot upravičenec(</w:t>
      </w:r>
      <w:proofErr w:type="spellStart"/>
      <w:r w:rsidR="003A4D6B" w:rsidRPr="00E64BFA">
        <w:rPr>
          <w:rFonts w:ascii="Calibri" w:hAnsi="Calibri" w:cs="Calibri"/>
          <w:sz w:val="22"/>
          <w:szCs w:val="22"/>
        </w:rPr>
        <w:t>ka</w:t>
      </w:r>
      <w:proofErr w:type="spellEnd"/>
      <w:r w:rsidR="003A4D6B" w:rsidRPr="00E64BFA">
        <w:rPr>
          <w:rFonts w:ascii="Calibri" w:hAnsi="Calibri" w:cs="Calibri"/>
          <w:sz w:val="22"/>
          <w:szCs w:val="22"/>
        </w:rPr>
        <w:t>)</w:t>
      </w:r>
      <w:r w:rsidR="00956A78" w:rsidRPr="00E64BFA">
        <w:rPr>
          <w:rFonts w:ascii="Calibri" w:hAnsi="Calibri" w:cs="Calibri"/>
          <w:sz w:val="22"/>
          <w:szCs w:val="22"/>
        </w:rPr>
        <w:t xml:space="preserve"> </w:t>
      </w:r>
    </w:p>
    <w:p w:rsidR="00BA5F2F" w:rsidRPr="00E64BFA" w:rsidRDefault="00BA5F2F" w:rsidP="003A4D6B">
      <w:pPr>
        <w:jc w:val="both"/>
        <w:rPr>
          <w:rFonts w:ascii="Calibri" w:hAnsi="Calibri" w:cs="Calibri"/>
          <w:sz w:val="22"/>
          <w:szCs w:val="22"/>
        </w:rPr>
      </w:pPr>
    </w:p>
    <w:p w:rsidR="003A4D6B" w:rsidRPr="00E64BFA" w:rsidRDefault="003A4D6B" w:rsidP="003A4D6B">
      <w:p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skleneta naslednjo</w:t>
      </w:r>
    </w:p>
    <w:p w:rsidR="007A0D16" w:rsidRDefault="007A0D16" w:rsidP="003A4D6B">
      <w:pPr>
        <w:pStyle w:val="Naslov3"/>
        <w:jc w:val="center"/>
        <w:rPr>
          <w:rFonts w:ascii="Calibri" w:hAnsi="Calibri" w:cs="Calibri"/>
          <w:sz w:val="22"/>
          <w:szCs w:val="22"/>
        </w:rPr>
      </w:pPr>
    </w:p>
    <w:p w:rsidR="003A4D6B" w:rsidRPr="00E64BFA" w:rsidRDefault="003A4D6B" w:rsidP="003A4D6B">
      <w:pPr>
        <w:pStyle w:val="Naslov3"/>
        <w:jc w:val="center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P  O  G  O  D  B  O</w:t>
      </w:r>
    </w:p>
    <w:p w:rsidR="003A4D6B" w:rsidRPr="00E64BFA" w:rsidRDefault="003A4D6B" w:rsidP="003A4D6B">
      <w:pPr>
        <w:pStyle w:val="Naslov2"/>
        <w:jc w:val="center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 xml:space="preserve">O DODELITVI POMOČI ZA OHRANJANJE IN RAZVOJ KMETIJSTVA, GOZDARSTVA  IN PODEŽELJA V OBČINI JESENICE V LETU </w:t>
      </w:r>
      <w:r w:rsidR="00B13FBE" w:rsidRPr="00E64BFA">
        <w:rPr>
          <w:rFonts w:ascii="Calibri" w:hAnsi="Calibri" w:cs="Calibri"/>
          <w:sz w:val="22"/>
          <w:szCs w:val="22"/>
        </w:rPr>
        <w:t>20</w:t>
      </w:r>
      <w:r w:rsidR="00281C11" w:rsidRPr="00E64BFA">
        <w:rPr>
          <w:rFonts w:ascii="Calibri" w:hAnsi="Calibri" w:cs="Calibri"/>
          <w:sz w:val="22"/>
          <w:szCs w:val="22"/>
        </w:rPr>
        <w:t>2</w:t>
      </w:r>
      <w:r w:rsidR="007A0D16">
        <w:rPr>
          <w:rFonts w:ascii="Calibri" w:hAnsi="Calibri" w:cs="Calibri"/>
          <w:sz w:val="22"/>
          <w:szCs w:val="22"/>
        </w:rPr>
        <w:t>3</w:t>
      </w:r>
    </w:p>
    <w:p w:rsidR="003A4D6B" w:rsidRPr="00E64BFA" w:rsidRDefault="003A4D6B" w:rsidP="003A4D6B">
      <w:pPr>
        <w:jc w:val="both"/>
        <w:rPr>
          <w:rFonts w:ascii="Calibri" w:hAnsi="Calibri" w:cs="Calibri"/>
          <w:sz w:val="22"/>
          <w:szCs w:val="22"/>
        </w:rPr>
      </w:pPr>
    </w:p>
    <w:p w:rsidR="003A4D6B" w:rsidRPr="00E64BFA" w:rsidRDefault="003A4D6B" w:rsidP="003A4D6B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člen</w:t>
      </w:r>
    </w:p>
    <w:p w:rsidR="0084563F" w:rsidRPr="00E64BFA" w:rsidRDefault="0084563F" w:rsidP="0084563F">
      <w:pPr>
        <w:pStyle w:val="Telobesedila"/>
        <w:jc w:val="both"/>
        <w:rPr>
          <w:rFonts w:ascii="Calibri" w:hAnsi="Calibri" w:cs="Calibri"/>
          <w:sz w:val="22"/>
          <w:szCs w:val="22"/>
        </w:rPr>
      </w:pPr>
    </w:p>
    <w:p w:rsidR="0084563F" w:rsidRPr="00E64BFA" w:rsidRDefault="0084563F" w:rsidP="0084563F">
      <w:pPr>
        <w:pStyle w:val="Telobesedila"/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Pogodbeni stranki uvodoma ugotavljata:</w:t>
      </w:r>
    </w:p>
    <w:p w:rsidR="0084563F" w:rsidRPr="00E64BFA" w:rsidRDefault="0084563F" w:rsidP="0084563F">
      <w:pPr>
        <w:pStyle w:val="Telobesedila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 xml:space="preserve">da je bil </w:t>
      </w:r>
      <w:r w:rsidR="009236FC" w:rsidRPr="00E64BFA">
        <w:rPr>
          <w:rFonts w:ascii="Calibri" w:hAnsi="Calibri" w:cs="Calibri"/>
          <w:sz w:val="22"/>
          <w:szCs w:val="22"/>
        </w:rPr>
        <w:t xml:space="preserve">dne </w:t>
      </w:r>
      <w:r w:rsidR="003224E0" w:rsidRPr="00E64BFA">
        <w:rPr>
          <w:rFonts w:ascii="Calibri" w:hAnsi="Calibri" w:cs="Calibri"/>
          <w:sz w:val="22"/>
          <w:szCs w:val="22"/>
        </w:rPr>
        <w:t>_________</w:t>
      </w:r>
      <w:r w:rsidR="009236FC" w:rsidRPr="00E64BFA">
        <w:rPr>
          <w:rFonts w:ascii="Calibri" w:hAnsi="Calibri" w:cs="Calibri"/>
          <w:sz w:val="22"/>
          <w:szCs w:val="22"/>
        </w:rPr>
        <w:t xml:space="preserve"> </w:t>
      </w:r>
      <w:r w:rsidR="00E94D45" w:rsidRPr="00E64BFA">
        <w:rPr>
          <w:rFonts w:ascii="Calibri" w:hAnsi="Calibri" w:cs="Calibri"/>
          <w:sz w:val="22"/>
          <w:szCs w:val="22"/>
        </w:rPr>
        <w:t xml:space="preserve">na spletni strani Občine Jesenice </w:t>
      </w:r>
      <w:r w:rsidR="009236FC" w:rsidRPr="00E64BFA">
        <w:rPr>
          <w:rFonts w:ascii="Calibri" w:hAnsi="Calibri" w:cs="Calibri"/>
          <w:sz w:val="22"/>
          <w:szCs w:val="22"/>
        </w:rPr>
        <w:t>objavljen</w:t>
      </w:r>
      <w:r w:rsidRPr="00E64BFA">
        <w:rPr>
          <w:rFonts w:ascii="Calibri" w:hAnsi="Calibri" w:cs="Calibri"/>
          <w:sz w:val="22"/>
          <w:szCs w:val="22"/>
        </w:rPr>
        <w:t xml:space="preserve"> Javni razpis o dodelitvi pomoči za ohranjanje in razvoj kmetijstva, gozdarstva in podeželja v občini Jesenice v letu </w:t>
      </w:r>
      <w:r w:rsidR="00FE5635" w:rsidRPr="00E64BFA">
        <w:rPr>
          <w:rFonts w:ascii="Calibri" w:hAnsi="Calibri" w:cs="Calibri"/>
          <w:sz w:val="22"/>
          <w:szCs w:val="22"/>
        </w:rPr>
        <w:t>20</w:t>
      </w:r>
      <w:r w:rsidR="00281C11" w:rsidRPr="00E64BFA">
        <w:rPr>
          <w:rFonts w:ascii="Calibri" w:hAnsi="Calibri" w:cs="Calibri"/>
          <w:sz w:val="22"/>
          <w:szCs w:val="22"/>
        </w:rPr>
        <w:t>2</w:t>
      </w:r>
      <w:r w:rsidR="007A0D16">
        <w:rPr>
          <w:rFonts w:ascii="Calibri" w:hAnsi="Calibri" w:cs="Calibri"/>
          <w:sz w:val="22"/>
          <w:szCs w:val="22"/>
        </w:rPr>
        <w:t>3</w:t>
      </w:r>
      <w:r w:rsidR="00E01E03" w:rsidRPr="00E64BFA">
        <w:rPr>
          <w:rFonts w:ascii="Calibri" w:hAnsi="Calibri" w:cs="Calibri"/>
          <w:sz w:val="22"/>
          <w:szCs w:val="22"/>
        </w:rPr>
        <w:t xml:space="preserve"> </w:t>
      </w:r>
      <w:r w:rsidRPr="00E64BFA">
        <w:rPr>
          <w:rFonts w:ascii="Calibri" w:hAnsi="Calibri" w:cs="Calibri"/>
          <w:sz w:val="22"/>
          <w:szCs w:val="22"/>
        </w:rPr>
        <w:t xml:space="preserve">v skladu </w:t>
      </w:r>
      <w:r w:rsidR="00B13FBE" w:rsidRPr="00E64BFA">
        <w:rPr>
          <w:rFonts w:ascii="Calibri" w:hAnsi="Calibri" w:cs="Calibri"/>
          <w:sz w:val="22"/>
          <w:szCs w:val="22"/>
        </w:rPr>
        <w:t>z</w:t>
      </w:r>
      <w:r w:rsidRPr="00E64BFA">
        <w:rPr>
          <w:rFonts w:ascii="Calibri" w:hAnsi="Calibri" w:cs="Calibri"/>
          <w:sz w:val="22"/>
          <w:szCs w:val="22"/>
        </w:rPr>
        <w:t xml:space="preserve"> </w:t>
      </w:r>
      <w:r w:rsidR="00B13FBE" w:rsidRPr="00E64BFA">
        <w:rPr>
          <w:rFonts w:ascii="Calibri" w:hAnsi="Calibri" w:cs="Calibri"/>
          <w:sz w:val="22"/>
          <w:szCs w:val="22"/>
        </w:rPr>
        <w:t>Odlok</w:t>
      </w:r>
      <w:r w:rsidRPr="00E64BFA">
        <w:rPr>
          <w:rFonts w:ascii="Calibri" w:hAnsi="Calibri" w:cs="Calibri"/>
          <w:sz w:val="22"/>
          <w:szCs w:val="22"/>
        </w:rPr>
        <w:t xml:space="preserve">om o dodelitvi pomoči za ohranjanje in razvoj kmetijstva, gozdarstva in podeželja v občini Jesenice (Ur. list RS, št. </w:t>
      </w:r>
      <w:r w:rsidR="00BF0B37" w:rsidRPr="00E64BFA">
        <w:rPr>
          <w:rFonts w:ascii="Calibri" w:hAnsi="Calibri" w:cs="Calibri"/>
          <w:sz w:val="22"/>
          <w:szCs w:val="22"/>
        </w:rPr>
        <w:t>45</w:t>
      </w:r>
      <w:r w:rsidRPr="00E64BFA">
        <w:rPr>
          <w:rFonts w:ascii="Calibri" w:hAnsi="Calibri" w:cs="Calibri"/>
          <w:sz w:val="22"/>
          <w:szCs w:val="22"/>
        </w:rPr>
        <w:t>/</w:t>
      </w:r>
      <w:r w:rsidR="00BF0B37" w:rsidRPr="00E64BFA">
        <w:rPr>
          <w:rFonts w:ascii="Calibri" w:hAnsi="Calibri" w:cs="Calibri"/>
          <w:sz w:val="22"/>
          <w:szCs w:val="22"/>
        </w:rPr>
        <w:t>1</w:t>
      </w:r>
      <w:r w:rsidR="00B13FBE" w:rsidRPr="00E64BFA">
        <w:rPr>
          <w:rFonts w:ascii="Calibri" w:hAnsi="Calibri" w:cs="Calibri"/>
          <w:sz w:val="22"/>
          <w:szCs w:val="22"/>
        </w:rPr>
        <w:t>5</w:t>
      </w:r>
      <w:r w:rsidR="003224E0" w:rsidRPr="00E64BFA">
        <w:rPr>
          <w:rFonts w:ascii="Calibri" w:hAnsi="Calibri" w:cs="Calibri"/>
          <w:sz w:val="22"/>
          <w:szCs w:val="22"/>
        </w:rPr>
        <w:t xml:space="preserve"> in 28/21</w:t>
      </w:r>
      <w:r w:rsidRPr="00E64BFA">
        <w:rPr>
          <w:rFonts w:ascii="Calibri" w:hAnsi="Calibri" w:cs="Calibri"/>
          <w:sz w:val="22"/>
          <w:szCs w:val="22"/>
        </w:rPr>
        <w:t>);</w:t>
      </w:r>
    </w:p>
    <w:p w:rsidR="003A4D6B" w:rsidRPr="00E64BFA" w:rsidRDefault="0084563F" w:rsidP="003A4D6B">
      <w:pPr>
        <w:pStyle w:val="Telobesedila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 xml:space="preserve">so bila na podlagi </w:t>
      </w:r>
      <w:r w:rsidR="008543E9" w:rsidRPr="00E64BFA">
        <w:rPr>
          <w:rFonts w:ascii="Calibri" w:hAnsi="Calibri" w:cs="Calibri"/>
          <w:sz w:val="22"/>
          <w:szCs w:val="22"/>
        </w:rPr>
        <w:t xml:space="preserve">predloga Komisije za izvedbo postopka javnega razpisa ter </w:t>
      </w:r>
      <w:r w:rsidRPr="00E64BFA">
        <w:rPr>
          <w:rFonts w:ascii="Calibri" w:hAnsi="Calibri" w:cs="Calibri"/>
          <w:sz w:val="22"/>
          <w:szCs w:val="22"/>
        </w:rPr>
        <w:t xml:space="preserve">sklepa </w:t>
      </w:r>
      <w:r w:rsidR="008543E9" w:rsidRPr="00E64BFA">
        <w:rPr>
          <w:rFonts w:ascii="Calibri" w:hAnsi="Calibri" w:cs="Calibri"/>
          <w:sz w:val="22"/>
          <w:szCs w:val="22"/>
        </w:rPr>
        <w:t>Oddelka za gospodarstvo</w:t>
      </w:r>
      <w:r w:rsidRPr="00E64BFA">
        <w:rPr>
          <w:rFonts w:ascii="Calibri" w:hAnsi="Calibri" w:cs="Calibri"/>
          <w:sz w:val="22"/>
          <w:szCs w:val="22"/>
        </w:rPr>
        <w:t xml:space="preserve"> Občine Jesenice z dne </w:t>
      </w:r>
      <w:r w:rsidR="00AE0052" w:rsidRPr="00E64BFA">
        <w:rPr>
          <w:rFonts w:ascii="Calibri" w:hAnsi="Calibri" w:cs="Calibri"/>
          <w:sz w:val="22"/>
          <w:szCs w:val="22"/>
        </w:rPr>
        <w:t>_____________</w:t>
      </w:r>
      <w:r w:rsidRPr="00E64BFA">
        <w:rPr>
          <w:rFonts w:ascii="Calibri" w:hAnsi="Calibri" w:cs="Calibri"/>
          <w:sz w:val="22"/>
          <w:szCs w:val="22"/>
        </w:rPr>
        <w:t xml:space="preserve"> upravičencu(ki) dodeljena sredstva v najvišji višini, nave</w:t>
      </w:r>
      <w:r w:rsidR="00E94D45" w:rsidRPr="00E64BFA">
        <w:rPr>
          <w:rFonts w:ascii="Calibri" w:hAnsi="Calibri" w:cs="Calibri"/>
          <w:sz w:val="22"/>
          <w:szCs w:val="22"/>
        </w:rPr>
        <w:t>deni v 3</w:t>
      </w:r>
      <w:r w:rsidRPr="00E64BFA">
        <w:rPr>
          <w:rFonts w:ascii="Calibri" w:hAnsi="Calibri" w:cs="Calibri"/>
          <w:sz w:val="22"/>
          <w:szCs w:val="22"/>
        </w:rPr>
        <w:t>. členu te pogodbe za namen</w:t>
      </w:r>
      <w:r w:rsidR="00583E84" w:rsidRPr="00E64BFA">
        <w:rPr>
          <w:rFonts w:ascii="Calibri" w:hAnsi="Calibri" w:cs="Calibri"/>
          <w:sz w:val="22"/>
          <w:szCs w:val="22"/>
        </w:rPr>
        <w:t xml:space="preserve"> </w:t>
      </w:r>
      <w:r w:rsidR="00583E84" w:rsidRPr="00E64BFA">
        <w:rPr>
          <w:rFonts w:ascii="Calibri" w:hAnsi="Calibri" w:cs="Calibri"/>
          <w:b/>
          <w:sz w:val="22"/>
          <w:szCs w:val="22"/>
        </w:rPr>
        <w:t>šolanja na poklicnih in srednješolskih kmetijskih in gozdarskih programih</w:t>
      </w:r>
      <w:r w:rsidRPr="00E64BFA">
        <w:rPr>
          <w:rFonts w:ascii="Calibri" w:hAnsi="Calibri" w:cs="Calibri"/>
          <w:sz w:val="22"/>
          <w:szCs w:val="22"/>
        </w:rPr>
        <w:t xml:space="preserve">, in sicer </w:t>
      </w:r>
      <w:r w:rsidR="00583E84" w:rsidRPr="00E64BFA">
        <w:rPr>
          <w:rFonts w:ascii="Calibri" w:hAnsi="Calibri" w:cs="Calibri"/>
          <w:sz w:val="22"/>
          <w:szCs w:val="22"/>
        </w:rPr>
        <w:t>na</w:t>
      </w:r>
      <w:r w:rsidRPr="00E64BFA">
        <w:rPr>
          <w:rFonts w:ascii="Calibri" w:hAnsi="Calibri" w:cs="Calibri"/>
          <w:sz w:val="22"/>
          <w:szCs w:val="22"/>
        </w:rPr>
        <w:t xml:space="preserve"> ____________________________________________________ </w:t>
      </w:r>
      <w:r w:rsidR="00583E84" w:rsidRPr="00E64BFA">
        <w:rPr>
          <w:rFonts w:ascii="Calibri" w:hAnsi="Calibri" w:cs="Calibri"/>
          <w:sz w:val="22"/>
          <w:szCs w:val="22"/>
        </w:rPr>
        <w:t xml:space="preserve">za šolsko leto </w:t>
      </w:r>
      <w:r w:rsidR="00E01E03" w:rsidRPr="00E64BFA">
        <w:rPr>
          <w:rFonts w:ascii="Calibri" w:hAnsi="Calibri" w:cs="Calibri"/>
          <w:sz w:val="22"/>
          <w:szCs w:val="22"/>
        </w:rPr>
        <w:t>20</w:t>
      </w:r>
      <w:r w:rsidR="003224E0" w:rsidRPr="00E64BFA">
        <w:rPr>
          <w:rFonts w:ascii="Calibri" w:hAnsi="Calibri" w:cs="Calibri"/>
          <w:sz w:val="22"/>
          <w:szCs w:val="22"/>
        </w:rPr>
        <w:t>2</w:t>
      </w:r>
      <w:r w:rsidR="007A0D16">
        <w:rPr>
          <w:rFonts w:ascii="Calibri" w:hAnsi="Calibri" w:cs="Calibri"/>
          <w:sz w:val="22"/>
          <w:szCs w:val="22"/>
        </w:rPr>
        <w:t>2</w:t>
      </w:r>
      <w:r w:rsidR="00583E84" w:rsidRPr="00E64BFA">
        <w:rPr>
          <w:rFonts w:ascii="Calibri" w:hAnsi="Calibri" w:cs="Calibri"/>
          <w:sz w:val="22"/>
          <w:szCs w:val="22"/>
        </w:rPr>
        <w:t>/</w:t>
      </w:r>
      <w:r w:rsidR="00E01E03" w:rsidRPr="00E64BFA">
        <w:rPr>
          <w:rFonts w:ascii="Calibri" w:hAnsi="Calibri" w:cs="Calibri"/>
          <w:sz w:val="22"/>
          <w:szCs w:val="22"/>
        </w:rPr>
        <w:t>20</w:t>
      </w:r>
      <w:r w:rsidR="00281C11" w:rsidRPr="00E64BFA">
        <w:rPr>
          <w:rFonts w:ascii="Calibri" w:hAnsi="Calibri" w:cs="Calibri"/>
          <w:sz w:val="22"/>
          <w:szCs w:val="22"/>
        </w:rPr>
        <w:t>2</w:t>
      </w:r>
      <w:r w:rsidR="007A0D16">
        <w:rPr>
          <w:rFonts w:ascii="Calibri" w:hAnsi="Calibri" w:cs="Calibri"/>
          <w:sz w:val="22"/>
          <w:szCs w:val="22"/>
        </w:rPr>
        <w:t>3</w:t>
      </w:r>
      <w:r w:rsidR="00583E84" w:rsidRPr="00E64BFA">
        <w:rPr>
          <w:rFonts w:ascii="Calibri" w:hAnsi="Calibri" w:cs="Calibri"/>
          <w:sz w:val="22"/>
          <w:szCs w:val="22"/>
        </w:rPr>
        <w:t>.</w:t>
      </w:r>
    </w:p>
    <w:p w:rsidR="003A4D6B" w:rsidRPr="00E64BFA" w:rsidRDefault="003A4D6B" w:rsidP="003A4D6B">
      <w:pPr>
        <w:rPr>
          <w:rFonts w:ascii="Calibri" w:hAnsi="Calibri" w:cs="Calibri"/>
          <w:sz w:val="22"/>
          <w:szCs w:val="22"/>
        </w:rPr>
      </w:pPr>
    </w:p>
    <w:p w:rsidR="009236FC" w:rsidRPr="00E64BFA" w:rsidRDefault="009236FC" w:rsidP="009236FC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člen</w:t>
      </w:r>
    </w:p>
    <w:p w:rsidR="009236FC" w:rsidRPr="00E64BFA" w:rsidRDefault="009236FC" w:rsidP="009236FC">
      <w:pPr>
        <w:ind w:left="720"/>
        <w:rPr>
          <w:rFonts w:ascii="Calibri" w:hAnsi="Calibri" w:cs="Calibri"/>
          <w:sz w:val="22"/>
          <w:szCs w:val="22"/>
        </w:rPr>
      </w:pPr>
    </w:p>
    <w:p w:rsidR="009236FC" w:rsidRPr="00E64BFA" w:rsidRDefault="009236FC" w:rsidP="009236FC">
      <w:pPr>
        <w:pStyle w:val="Telobesedila"/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 xml:space="preserve">Predmet te pogodbe je sofinanciranje </w:t>
      </w:r>
      <w:r w:rsidR="00ED4E56" w:rsidRPr="00E64BFA">
        <w:rPr>
          <w:rFonts w:ascii="Calibri" w:hAnsi="Calibri" w:cs="Calibri"/>
          <w:sz w:val="22"/>
          <w:szCs w:val="22"/>
        </w:rPr>
        <w:t>šolanj</w:t>
      </w:r>
      <w:r w:rsidR="00CB208E" w:rsidRPr="00E64BFA">
        <w:rPr>
          <w:rFonts w:ascii="Calibri" w:hAnsi="Calibri" w:cs="Calibri"/>
          <w:sz w:val="22"/>
          <w:szCs w:val="22"/>
        </w:rPr>
        <w:t>a</w:t>
      </w:r>
      <w:r w:rsidR="00ED4E56" w:rsidRPr="00E64BFA">
        <w:rPr>
          <w:rFonts w:ascii="Calibri" w:hAnsi="Calibri" w:cs="Calibri"/>
          <w:sz w:val="22"/>
          <w:szCs w:val="22"/>
        </w:rPr>
        <w:t xml:space="preserve"> na poklicnih in srednješolskih kmetijskih in gozdarskih programih</w:t>
      </w:r>
      <w:r w:rsidRPr="00E64BFA">
        <w:rPr>
          <w:rFonts w:ascii="Calibri" w:hAnsi="Calibri" w:cs="Calibri"/>
          <w:sz w:val="22"/>
          <w:szCs w:val="22"/>
        </w:rPr>
        <w:t xml:space="preserve">, in sicer </w:t>
      </w:r>
      <w:r w:rsidR="00231733" w:rsidRPr="00E64BFA">
        <w:rPr>
          <w:rFonts w:ascii="Calibri" w:hAnsi="Calibri" w:cs="Calibri"/>
          <w:sz w:val="22"/>
          <w:szCs w:val="22"/>
        </w:rPr>
        <w:t xml:space="preserve">na ____________________ za šolsko leto </w:t>
      </w:r>
      <w:r w:rsidR="00FE5635" w:rsidRPr="00E64BFA">
        <w:rPr>
          <w:rFonts w:ascii="Calibri" w:hAnsi="Calibri" w:cs="Calibri"/>
          <w:sz w:val="22"/>
          <w:szCs w:val="22"/>
        </w:rPr>
        <w:t>20</w:t>
      </w:r>
      <w:r w:rsidR="003224E0" w:rsidRPr="00E64BFA">
        <w:rPr>
          <w:rFonts w:ascii="Calibri" w:hAnsi="Calibri" w:cs="Calibri"/>
          <w:sz w:val="22"/>
          <w:szCs w:val="22"/>
        </w:rPr>
        <w:t>2</w:t>
      </w:r>
      <w:r w:rsidR="007A0D16">
        <w:rPr>
          <w:rFonts w:ascii="Calibri" w:hAnsi="Calibri" w:cs="Calibri"/>
          <w:sz w:val="22"/>
          <w:szCs w:val="22"/>
        </w:rPr>
        <w:t>2</w:t>
      </w:r>
      <w:r w:rsidR="00FE5635" w:rsidRPr="00E64BFA">
        <w:rPr>
          <w:rFonts w:ascii="Calibri" w:hAnsi="Calibri" w:cs="Calibri"/>
          <w:sz w:val="22"/>
          <w:szCs w:val="22"/>
        </w:rPr>
        <w:t>/20</w:t>
      </w:r>
      <w:r w:rsidR="00281C11" w:rsidRPr="00E64BFA">
        <w:rPr>
          <w:rFonts w:ascii="Calibri" w:hAnsi="Calibri" w:cs="Calibri"/>
          <w:sz w:val="22"/>
          <w:szCs w:val="22"/>
        </w:rPr>
        <w:t>2</w:t>
      </w:r>
      <w:r w:rsidR="007A0D16">
        <w:rPr>
          <w:rFonts w:ascii="Calibri" w:hAnsi="Calibri" w:cs="Calibri"/>
          <w:sz w:val="22"/>
          <w:szCs w:val="22"/>
        </w:rPr>
        <w:t>3</w:t>
      </w:r>
      <w:r w:rsidRPr="00E64BFA">
        <w:rPr>
          <w:rFonts w:ascii="Calibri" w:hAnsi="Calibri" w:cs="Calibri"/>
          <w:sz w:val="22"/>
          <w:szCs w:val="22"/>
        </w:rPr>
        <w:t>.</w:t>
      </w:r>
    </w:p>
    <w:p w:rsidR="009236FC" w:rsidRPr="00E64BFA" w:rsidRDefault="009236FC" w:rsidP="003A4D6B">
      <w:pPr>
        <w:rPr>
          <w:rFonts w:ascii="Calibri" w:hAnsi="Calibri" w:cs="Calibri"/>
          <w:sz w:val="22"/>
          <w:szCs w:val="22"/>
        </w:rPr>
      </w:pPr>
    </w:p>
    <w:p w:rsidR="003A4D6B" w:rsidRPr="00E64BFA" w:rsidRDefault="003A4D6B" w:rsidP="003A4D6B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člen</w:t>
      </w:r>
    </w:p>
    <w:p w:rsidR="003A4D6B" w:rsidRPr="00E64BFA" w:rsidRDefault="003A4D6B" w:rsidP="003A4D6B">
      <w:pPr>
        <w:rPr>
          <w:rFonts w:ascii="Calibri" w:hAnsi="Calibri" w:cs="Calibri"/>
          <w:sz w:val="22"/>
          <w:szCs w:val="22"/>
        </w:rPr>
      </w:pPr>
    </w:p>
    <w:p w:rsidR="00AC35F8" w:rsidRPr="00E64BFA" w:rsidRDefault="00AC35F8" w:rsidP="00AC35F8">
      <w:p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 xml:space="preserve">Občina Jesenice se zavezuje, da bo najkasneje v roku 30 dni po </w:t>
      </w:r>
      <w:r w:rsidR="00F02796" w:rsidRPr="00E64BFA">
        <w:rPr>
          <w:rFonts w:ascii="Calibri" w:hAnsi="Calibri" w:cs="Calibri"/>
          <w:sz w:val="22"/>
          <w:szCs w:val="22"/>
        </w:rPr>
        <w:t xml:space="preserve">podpisu pogodbe </w:t>
      </w:r>
      <w:r w:rsidRPr="00E64BFA">
        <w:rPr>
          <w:rFonts w:ascii="Calibri" w:hAnsi="Calibri" w:cs="Calibri"/>
          <w:sz w:val="22"/>
          <w:szCs w:val="22"/>
        </w:rPr>
        <w:t xml:space="preserve">za namen, določen v 1. členu te pogodbe, upravičencu(ki) na račun številka _________________________, odprt pri _____________________, nakazala denarna sredstva v </w:t>
      </w:r>
      <w:r w:rsidR="00C77C01" w:rsidRPr="00E64BFA">
        <w:rPr>
          <w:rFonts w:ascii="Calibri" w:hAnsi="Calibri" w:cs="Calibri"/>
          <w:sz w:val="22"/>
          <w:szCs w:val="22"/>
        </w:rPr>
        <w:t xml:space="preserve">bruto </w:t>
      </w:r>
      <w:r w:rsidRPr="00E64BFA">
        <w:rPr>
          <w:rFonts w:ascii="Calibri" w:hAnsi="Calibri" w:cs="Calibri"/>
          <w:sz w:val="22"/>
          <w:szCs w:val="22"/>
        </w:rPr>
        <w:t>višini največ do _______________</w:t>
      </w:r>
      <w:r w:rsidR="00E01E03" w:rsidRPr="00E64BFA">
        <w:rPr>
          <w:rFonts w:ascii="Calibri" w:hAnsi="Calibri" w:cs="Calibri"/>
          <w:sz w:val="22"/>
          <w:szCs w:val="22"/>
        </w:rPr>
        <w:t>€</w:t>
      </w:r>
      <w:r w:rsidR="0048043D" w:rsidRPr="00E64BFA">
        <w:rPr>
          <w:rFonts w:ascii="Calibri" w:hAnsi="Calibri" w:cs="Calibri"/>
          <w:sz w:val="22"/>
          <w:szCs w:val="22"/>
        </w:rPr>
        <w:t xml:space="preserve">, z besedo (____________________ 00/100 </w:t>
      </w:r>
      <w:r w:rsidR="00E01E03" w:rsidRPr="00E64BFA">
        <w:rPr>
          <w:rFonts w:ascii="Calibri" w:hAnsi="Calibri" w:cs="Calibri"/>
          <w:sz w:val="22"/>
          <w:szCs w:val="22"/>
        </w:rPr>
        <w:t>€</w:t>
      </w:r>
      <w:r w:rsidR="0048043D" w:rsidRPr="00E64BFA">
        <w:rPr>
          <w:rFonts w:ascii="Calibri" w:hAnsi="Calibri" w:cs="Calibri"/>
          <w:sz w:val="22"/>
          <w:szCs w:val="22"/>
        </w:rPr>
        <w:t>)</w:t>
      </w:r>
      <w:r w:rsidRPr="00E64BFA">
        <w:rPr>
          <w:rFonts w:ascii="Calibri" w:hAnsi="Calibri" w:cs="Calibri"/>
          <w:sz w:val="22"/>
          <w:szCs w:val="22"/>
        </w:rPr>
        <w:t xml:space="preserve">. </w:t>
      </w:r>
    </w:p>
    <w:p w:rsidR="003A4D6B" w:rsidRPr="00E64BFA" w:rsidRDefault="003A4D6B" w:rsidP="003A4D6B">
      <w:pPr>
        <w:rPr>
          <w:rFonts w:ascii="Calibri" w:hAnsi="Calibri" w:cs="Calibri"/>
          <w:sz w:val="22"/>
          <w:szCs w:val="22"/>
        </w:rPr>
      </w:pPr>
    </w:p>
    <w:p w:rsidR="00C738F0" w:rsidRPr="00E64BFA" w:rsidRDefault="00C738F0" w:rsidP="00C738F0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člen</w:t>
      </w:r>
    </w:p>
    <w:p w:rsidR="00C738F0" w:rsidRPr="00E64BFA" w:rsidRDefault="00C738F0" w:rsidP="003A4D6B">
      <w:pPr>
        <w:rPr>
          <w:rFonts w:ascii="Calibri" w:hAnsi="Calibri" w:cs="Calibri"/>
          <w:sz w:val="22"/>
          <w:szCs w:val="22"/>
        </w:rPr>
      </w:pPr>
    </w:p>
    <w:p w:rsidR="00C738F0" w:rsidRPr="00E64BFA" w:rsidRDefault="00C738F0" w:rsidP="00C738F0">
      <w:p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Davčna osnova in način obdavčitve za fizične osebe se določi na podlagi Zakona o dohodnini (Uradni list RS, št. 117/2006 in spremembe).</w:t>
      </w:r>
    </w:p>
    <w:p w:rsidR="00C738F0" w:rsidRDefault="00C738F0" w:rsidP="003A4D6B">
      <w:pPr>
        <w:rPr>
          <w:rFonts w:ascii="Calibri" w:hAnsi="Calibri" w:cs="Calibri"/>
          <w:sz w:val="22"/>
          <w:szCs w:val="22"/>
        </w:rPr>
      </w:pPr>
    </w:p>
    <w:p w:rsidR="003A4D6B" w:rsidRPr="00E64BFA" w:rsidRDefault="003A4D6B" w:rsidP="00C738F0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člen</w:t>
      </w:r>
    </w:p>
    <w:p w:rsidR="003A4D6B" w:rsidRPr="00E64BFA" w:rsidRDefault="003A4D6B" w:rsidP="003A4D6B">
      <w:pPr>
        <w:pStyle w:val="Telobesedila"/>
        <w:jc w:val="both"/>
        <w:rPr>
          <w:rFonts w:ascii="Calibri" w:hAnsi="Calibri" w:cs="Calibri"/>
          <w:sz w:val="22"/>
          <w:szCs w:val="22"/>
        </w:rPr>
      </w:pPr>
    </w:p>
    <w:p w:rsidR="001B7C23" w:rsidRPr="00E64BFA" w:rsidRDefault="003A4D6B" w:rsidP="003A4D6B">
      <w:pPr>
        <w:pStyle w:val="Telobesedila"/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Upravičenec(</w:t>
      </w:r>
      <w:proofErr w:type="spellStart"/>
      <w:r w:rsidRPr="00E64BFA">
        <w:rPr>
          <w:rFonts w:ascii="Calibri" w:hAnsi="Calibri" w:cs="Calibri"/>
          <w:sz w:val="22"/>
          <w:szCs w:val="22"/>
        </w:rPr>
        <w:t>ka</w:t>
      </w:r>
      <w:proofErr w:type="spellEnd"/>
      <w:r w:rsidRPr="00E64BFA">
        <w:rPr>
          <w:rFonts w:ascii="Calibri" w:hAnsi="Calibri" w:cs="Calibri"/>
          <w:sz w:val="22"/>
          <w:szCs w:val="22"/>
        </w:rPr>
        <w:t>)</w:t>
      </w:r>
      <w:r w:rsidR="00AC35F8" w:rsidRPr="00E64BFA">
        <w:rPr>
          <w:rFonts w:ascii="Calibri" w:hAnsi="Calibri" w:cs="Calibri"/>
          <w:sz w:val="22"/>
          <w:szCs w:val="22"/>
        </w:rPr>
        <w:t xml:space="preserve"> </w:t>
      </w:r>
      <w:r w:rsidRPr="00E64BFA">
        <w:rPr>
          <w:rFonts w:ascii="Calibri" w:hAnsi="Calibri" w:cs="Calibri"/>
          <w:sz w:val="22"/>
          <w:szCs w:val="22"/>
        </w:rPr>
        <w:t xml:space="preserve">se zavezuje, </w:t>
      </w:r>
    </w:p>
    <w:p w:rsidR="00C738F0" w:rsidRPr="00E64BFA" w:rsidRDefault="001B7C23" w:rsidP="001B7C23">
      <w:pPr>
        <w:pStyle w:val="Telobesedila"/>
        <w:numPr>
          <w:ilvl w:val="0"/>
          <w:numId w:val="4"/>
        </w:numPr>
        <w:tabs>
          <w:tab w:val="clear" w:pos="720"/>
          <w:tab w:val="num" w:pos="360"/>
        </w:tabs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da bo vodil</w:t>
      </w:r>
      <w:r w:rsidR="00C77C01" w:rsidRPr="00E64BFA">
        <w:rPr>
          <w:rFonts w:ascii="Calibri" w:hAnsi="Calibri" w:cs="Calibri"/>
          <w:sz w:val="22"/>
          <w:szCs w:val="22"/>
        </w:rPr>
        <w:t>(a)</w:t>
      </w:r>
      <w:r w:rsidRPr="00E64BFA">
        <w:rPr>
          <w:rFonts w:ascii="Calibri" w:hAnsi="Calibri" w:cs="Calibri"/>
          <w:sz w:val="22"/>
          <w:szCs w:val="22"/>
        </w:rPr>
        <w:t xml:space="preserve"> predpisano dokumentacijo in jo hranil</w:t>
      </w:r>
      <w:r w:rsidR="00C77C01" w:rsidRPr="00E64BFA">
        <w:rPr>
          <w:rFonts w:ascii="Calibri" w:hAnsi="Calibri" w:cs="Calibri"/>
          <w:sz w:val="22"/>
          <w:szCs w:val="22"/>
        </w:rPr>
        <w:t>(a)</w:t>
      </w:r>
      <w:r w:rsidRPr="00E64BFA">
        <w:rPr>
          <w:rFonts w:ascii="Calibri" w:hAnsi="Calibri" w:cs="Calibri"/>
          <w:sz w:val="22"/>
          <w:szCs w:val="22"/>
        </w:rPr>
        <w:t xml:space="preserve"> še najmanj </w:t>
      </w:r>
      <w:r w:rsidR="008543E9" w:rsidRPr="00E64BFA">
        <w:rPr>
          <w:rFonts w:ascii="Calibri" w:hAnsi="Calibri" w:cs="Calibri"/>
          <w:sz w:val="22"/>
          <w:szCs w:val="22"/>
        </w:rPr>
        <w:t>10</w:t>
      </w:r>
      <w:r w:rsidRPr="00E64BFA">
        <w:rPr>
          <w:rFonts w:ascii="Calibri" w:hAnsi="Calibri" w:cs="Calibri"/>
          <w:sz w:val="22"/>
          <w:szCs w:val="22"/>
        </w:rPr>
        <w:t xml:space="preserve"> let po izplačilu sredstev s strani Občine Jesenice</w:t>
      </w:r>
      <w:r w:rsidR="00C738F0" w:rsidRPr="00E64BFA">
        <w:rPr>
          <w:rFonts w:ascii="Calibri" w:hAnsi="Calibri" w:cs="Calibri"/>
          <w:sz w:val="22"/>
          <w:szCs w:val="22"/>
        </w:rPr>
        <w:t>;</w:t>
      </w:r>
    </w:p>
    <w:p w:rsidR="006B705E" w:rsidRPr="00E64BFA" w:rsidRDefault="006B705E" w:rsidP="001B7C23">
      <w:pPr>
        <w:pStyle w:val="Telobesedila"/>
        <w:numPr>
          <w:ilvl w:val="0"/>
          <w:numId w:val="4"/>
        </w:numPr>
        <w:tabs>
          <w:tab w:val="clear" w:pos="720"/>
          <w:tab w:val="num" w:pos="360"/>
        </w:tabs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lastRenderedPageBreak/>
        <w:t>da bo uspešno zaključil(a) letnik šolanja 20</w:t>
      </w:r>
      <w:r w:rsidR="003224E0" w:rsidRPr="00E64BFA">
        <w:rPr>
          <w:rFonts w:ascii="Calibri" w:hAnsi="Calibri" w:cs="Calibri"/>
          <w:sz w:val="22"/>
          <w:szCs w:val="22"/>
        </w:rPr>
        <w:t>2</w:t>
      </w:r>
      <w:r w:rsidR="007A0D16">
        <w:rPr>
          <w:rFonts w:ascii="Calibri" w:hAnsi="Calibri" w:cs="Calibri"/>
          <w:sz w:val="22"/>
          <w:szCs w:val="22"/>
        </w:rPr>
        <w:t>2</w:t>
      </w:r>
      <w:r w:rsidRPr="00E64BFA">
        <w:rPr>
          <w:rFonts w:ascii="Calibri" w:hAnsi="Calibri" w:cs="Calibri"/>
          <w:sz w:val="22"/>
          <w:szCs w:val="22"/>
        </w:rPr>
        <w:t>/20</w:t>
      </w:r>
      <w:r w:rsidR="00281C11" w:rsidRPr="00E64BFA">
        <w:rPr>
          <w:rFonts w:ascii="Calibri" w:hAnsi="Calibri" w:cs="Calibri"/>
          <w:sz w:val="22"/>
          <w:szCs w:val="22"/>
        </w:rPr>
        <w:t>2</w:t>
      </w:r>
      <w:r w:rsidR="007A0D16">
        <w:rPr>
          <w:rFonts w:ascii="Calibri" w:hAnsi="Calibri" w:cs="Calibri"/>
          <w:sz w:val="22"/>
          <w:szCs w:val="22"/>
        </w:rPr>
        <w:t>3</w:t>
      </w:r>
      <w:r w:rsidRPr="00E64BFA">
        <w:rPr>
          <w:rFonts w:ascii="Calibri" w:hAnsi="Calibri" w:cs="Calibri"/>
          <w:sz w:val="22"/>
          <w:szCs w:val="22"/>
        </w:rPr>
        <w:t>, za katerega se je prijavil(a) na javni razpis;</w:t>
      </w:r>
    </w:p>
    <w:p w:rsidR="00C738F0" w:rsidRPr="00E64BFA" w:rsidRDefault="00C738F0" w:rsidP="00C738F0">
      <w:pPr>
        <w:pStyle w:val="Telobesedila"/>
        <w:numPr>
          <w:ilvl w:val="0"/>
          <w:numId w:val="4"/>
        </w:numPr>
        <w:tabs>
          <w:tab w:val="clear" w:pos="720"/>
          <w:tab w:val="num" w:pos="360"/>
        </w:tabs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da se strinja, da se podatki o odobrenih in izplačanih sredstvih, ki so javnega značaja, lahko objavljajo. Pri tem se lahko objavijo osnovni podatki o naložbi in prejemniku pomoči v skladu z zakonom, ki ureja dostop do informacij javnega značaja in zakonom, ki ureja varstvo osebnih podatkov.</w:t>
      </w:r>
    </w:p>
    <w:p w:rsidR="003A4D6B" w:rsidRDefault="003A4D6B" w:rsidP="002251A4">
      <w:pPr>
        <w:rPr>
          <w:rFonts w:ascii="Calibri" w:hAnsi="Calibri" w:cs="Calibri"/>
          <w:sz w:val="22"/>
          <w:szCs w:val="22"/>
        </w:rPr>
      </w:pPr>
    </w:p>
    <w:p w:rsidR="002251A4" w:rsidRPr="002251A4" w:rsidRDefault="002251A4" w:rsidP="002251A4">
      <w:pPr>
        <w:pStyle w:val="Odstavekseznama"/>
        <w:numPr>
          <w:ilvl w:val="0"/>
          <w:numId w:val="1"/>
        </w:numPr>
        <w:jc w:val="center"/>
        <w:outlineLvl w:val="0"/>
        <w:rPr>
          <w:rFonts w:ascii="Calibri" w:hAnsi="Calibri" w:cs="Calibri"/>
          <w:sz w:val="22"/>
          <w:szCs w:val="22"/>
        </w:rPr>
      </w:pPr>
      <w:r w:rsidRPr="002251A4">
        <w:rPr>
          <w:rFonts w:ascii="Calibri" w:hAnsi="Calibri" w:cs="Calibri"/>
          <w:sz w:val="22"/>
          <w:szCs w:val="22"/>
        </w:rPr>
        <w:t>člen</w:t>
      </w:r>
    </w:p>
    <w:p w:rsidR="002251A4" w:rsidRPr="002251A4" w:rsidRDefault="002251A4" w:rsidP="002251A4">
      <w:pPr>
        <w:jc w:val="both"/>
        <w:outlineLvl w:val="0"/>
        <w:rPr>
          <w:rFonts w:ascii="Calibri" w:hAnsi="Calibri" w:cs="Calibri"/>
          <w:sz w:val="22"/>
          <w:szCs w:val="22"/>
        </w:rPr>
      </w:pPr>
    </w:p>
    <w:p w:rsidR="002251A4" w:rsidRPr="00F623CF" w:rsidRDefault="002251A4" w:rsidP="002251A4">
      <w:pPr>
        <w:jc w:val="both"/>
        <w:outlineLvl w:val="0"/>
        <w:rPr>
          <w:rFonts w:ascii="Calibri" w:hAnsi="Calibri" w:cs="Calibri"/>
          <w:sz w:val="22"/>
          <w:szCs w:val="22"/>
        </w:rPr>
      </w:pPr>
      <w:r w:rsidRPr="002251A4">
        <w:rPr>
          <w:rFonts w:ascii="Calibri" w:hAnsi="Calibri" w:cs="Calibri"/>
          <w:sz w:val="22"/>
          <w:szCs w:val="22"/>
        </w:rPr>
        <w:t xml:space="preserve">V kolikor upravičenec po odobritvi pomoči od svoje vloge odstopi </w:t>
      </w:r>
      <w:r w:rsidRPr="00F623CF">
        <w:rPr>
          <w:rFonts w:ascii="Calibri" w:hAnsi="Calibri" w:cs="Calibri"/>
          <w:sz w:val="22"/>
          <w:szCs w:val="22"/>
        </w:rPr>
        <w:t>(razen v primerih višje sile, v skladu z definicijo nacionalnih operativnih strateških dokumentov državnih razpisov za področje kmetijstva), v prihodnjih dveh letih ne more kandidirati za sredstva na podlagi javnega razpisa za kmetijstvo.</w:t>
      </w:r>
    </w:p>
    <w:p w:rsidR="002251A4" w:rsidRPr="00E64BFA" w:rsidRDefault="002251A4" w:rsidP="002251A4">
      <w:pPr>
        <w:rPr>
          <w:rFonts w:ascii="Calibri" w:hAnsi="Calibri" w:cs="Calibri"/>
          <w:sz w:val="22"/>
          <w:szCs w:val="22"/>
        </w:rPr>
      </w:pPr>
    </w:p>
    <w:p w:rsidR="003A4D6B" w:rsidRPr="00E64BFA" w:rsidRDefault="003A4D6B" w:rsidP="00C738F0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člen</w:t>
      </w:r>
    </w:p>
    <w:p w:rsidR="003A4D6B" w:rsidRPr="00E64BFA" w:rsidRDefault="003A4D6B" w:rsidP="003A4D6B">
      <w:pPr>
        <w:rPr>
          <w:rFonts w:ascii="Calibri" w:hAnsi="Calibri" w:cs="Calibri"/>
          <w:sz w:val="22"/>
          <w:szCs w:val="22"/>
        </w:rPr>
      </w:pPr>
    </w:p>
    <w:p w:rsidR="003A4D6B" w:rsidRPr="00E64BFA" w:rsidRDefault="003A4D6B" w:rsidP="003A4D6B">
      <w:p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Upravičenec(</w:t>
      </w:r>
      <w:proofErr w:type="spellStart"/>
      <w:r w:rsidRPr="00E64BFA">
        <w:rPr>
          <w:rFonts w:ascii="Calibri" w:hAnsi="Calibri" w:cs="Calibri"/>
          <w:sz w:val="22"/>
          <w:szCs w:val="22"/>
        </w:rPr>
        <w:t>ka</w:t>
      </w:r>
      <w:proofErr w:type="spellEnd"/>
      <w:r w:rsidRPr="00E64BFA">
        <w:rPr>
          <w:rFonts w:ascii="Calibri" w:hAnsi="Calibri" w:cs="Calibri"/>
          <w:sz w:val="22"/>
          <w:szCs w:val="22"/>
        </w:rPr>
        <w:t>) je dolžan(na) sofinancerju povrniti pridobljena sredstva, skupaj z zakonitimi zamudnimi obrestmi, ki se obračunavajo od dneva nakazila do dneva vračila sredstev, v primerih,  ko se ugotovi:</w:t>
      </w:r>
    </w:p>
    <w:p w:rsidR="003A4D6B" w:rsidRPr="00E64BFA" w:rsidRDefault="003A4D6B" w:rsidP="003A4D6B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da je upravičenec(</w:t>
      </w:r>
      <w:proofErr w:type="spellStart"/>
      <w:r w:rsidRPr="00E64BFA">
        <w:rPr>
          <w:rFonts w:ascii="Calibri" w:hAnsi="Calibri" w:cs="Calibri"/>
          <w:sz w:val="22"/>
          <w:szCs w:val="22"/>
        </w:rPr>
        <w:t>ka</w:t>
      </w:r>
      <w:proofErr w:type="spellEnd"/>
      <w:r w:rsidRPr="00E64BFA">
        <w:rPr>
          <w:rFonts w:ascii="Calibri" w:hAnsi="Calibri" w:cs="Calibri"/>
          <w:sz w:val="22"/>
          <w:szCs w:val="22"/>
        </w:rPr>
        <w:t>) za katerikoli namen pridobitve sredstev navajal(a) neresnične podatke</w:t>
      </w:r>
      <w:r w:rsidR="00C738F0" w:rsidRPr="00E64BFA">
        <w:rPr>
          <w:rFonts w:ascii="Calibri" w:hAnsi="Calibri" w:cs="Calibri"/>
          <w:sz w:val="22"/>
          <w:szCs w:val="22"/>
        </w:rPr>
        <w:t>;</w:t>
      </w:r>
      <w:r w:rsidRPr="00E64BFA">
        <w:rPr>
          <w:rFonts w:ascii="Calibri" w:hAnsi="Calibri" w:cs="Calibri"/>
          <w:sz w:val="22"/>
          <w:szCs w:val="22"/>
        </w:rPr>
        <w:t xml:space="preserve"> </w:t>
      </w:r>
    </w:p>
    <w:p w:rsidR="006B705E" w:rsidRPr="00E64BFA" w:rsidRDefault="006B705E" w:rsidP="003A4D6B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da je upravičenec(</w:t>
      </w:r>
      <w:proofErr w:type="spellStart"/>
      <w:r w:rsidRPr="00E64BFA">
        <w:rPr>
          <w:rFonts w:ascii="Calibri" w:hAnsi="Calibri" w:cs="Calibri"/>
          <w:sz w:val="22"/>
          <w:szCs w:val="22"/>
        </w:rPr>
        <w:t>ka</w:t>
      </w:r>
      <w:proofErr w:type="spellEnd"/>
      <w:r w:rsidRPr="00E64BFA">
        <w:rPr>
          <w:rFonts w:ascii="Calibri" w:hAnsi="Calibri" w:cs="Calibri"/>
          <w:sz w:val="22"/>
          <w:szCs w:val="22"/>
        </w:rPr>
        <w:t>) neuspešno zaključil(a) letnik šolanja 20</w:t>
      </w:r>
      <w:r w:rsidR="003224E0" w:rsidRPr="00E64BFA">
        <w:rPr>
          <w:rFonts w:ascii="Calibri" w:hAnsi="Calibri" w:cs="Calibri"/>
          <w:sz w:val="22"/>
          <w:szCs w:val="22"/>
        </w:rPr>
        <w:t>2</w:t>
      </w:r>
      <w:r w:rsidR="007A0D16">
        <w:rPr>
          <w:rFonts w:ascii="Calibri" w:hAnsi="Calibri" w:cs="Calibri"/>
          <w:sz w:val="22"/>
          <w:szCs w:val="22"/>
        </w:rPr>
        <w:t>2</w:t>
      </w:r>
      <w:r w:rsidRPr="00E64BFA">
        <w:rPr>
          <w:rFonts w:ascii="Calibri" w:hAnsi="Calibri" w:cs="Calibri"/>
          <w:sz w:val="22"/>
          <w:szCs w:val="22"/>
        </w:rPr>
        <w:t>/20</w:t>
      </w:r>
      <w:r w:rsidR="00281C11" w:rsidRPr="00E64BFA">
        <w:rPr>
          <w:rFonts w:ascii="Calibri" w:hAnsi="Calibri" w:cs="Calibri"/>
          <w:sz w:val="22"/>
          <w:szCs w:val="22"/>
        </w:rPr>
        <w:t>2</w:t>
      </w:r>
      <w:r w:rsidR="007A0D16">
        <w:rPr>
          <w:rFonts w:ascii="Calibri" w:hAnsi="Calibri" w:cs="Calibri"/>
          <w:sz w:val="22"/>
          <w:szCs w:val="22"/>
        </w:rPr>
        <w:t>3</w:t>
      </w:r>
      <w:r w:rsidRPr="00E64BFA">
        <w:rPr>
          <w:rFonts w:ascii="Calibri" w:hAnsi="Calibri" w:cs="Calibri"/>
          <w:sz w:val="22"/>
          <w:szCs w:val="22"/>
        </w:rPr>
        <w:t>, za katerega se je prijavil(a) na javni razpis;</w:t>
      </w:r>
    </w:p>
    <w:p w:rsidR="00E94D45" w:rsidRPr="00E64BFA" w:rsidRDefault="00E94D45" w:rsidP="00E94D45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da je upravičenec(</w:t>
      </w:r>
      <w:proofErr w:type="spellStart"/>
      <w:r w:rsidRPr="00E64BFA">
        <w:rPr>
          <w:rFonts w:ascii="Calibri" w:hAnsi="Calibri" w:cs="Calibri"/>
          <w:sz w:val="22"/>
          <w:szCs w:val="22"/>
        </w:rPr>
        <w:t>ka</w:t>
      </w:r>
      <w:proofErr w:type="spellEnd"/>
      <w:r w:rsidRPr="00E64BFA">
        <w:rPr>
          <w:rFonts w:ascii="Calibri" w:hAnsi="Calibri" w:cs="Calibri"/>
          <w:sz w:val="22"/>
          <w:szCs w:val="22"/>
        </w:rPr>
        <w:t>) porabil(a) sredstva za drug namen;</w:t>
      </w:r>
    </w:p>
    <w:p w:rsidR="003A4D6B" w:rsidRPr="00E64BFA" w:rsidRDefault="003A4D6B" w:rsidP="003A4D6B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da je upravičenec(</w:t>
      </w:r>
      <w:proofErr w:type="spellStart"/>
      <w:r w:rsidRPr="00E64BFA">
        <w:rPr>
          <w:rFonts w:ascii="Calibri" w:hAnsi="Calibri" w:cs="Calibri"/>
          <w:sz w:val="22"/>
          <w:szCs w:val="22"/>
        </w:rPr>
        <w:t>ka</w:t>
      </w:r>
      <w:proofErr w:type="spellEnd"/>
      <w:r w:rsidRPr="00E64BFA">
        <w:rPr>
          <w:rFonts w:ascii="Calibri" w:hAnsi="Calibri" w:cs="Calibri"/>
          <w:sz w:val="22"/>
          <w:szCs w:val="22"/>
        </w:rPr>
        <w:t>) za isti namen pridobil(a) finančna sredstva iz kak</w:t>
      </w:r>
      <w:r w:rsidR="00C738F0" w:rsidRPr="00E64BFA">
        <w:rPr>
          <w:rFonts w:ascii="Calibri" w:hAnsi="Calibri" w:cs="Calibri"/>
          <w:sz w:val="22"/>
          <w:szCs w:val="22"/>
        </w:rPr>
        <w:t>ršnegakoli drugega javnega vira.</w:t>
      </w:r>
      <w:r w:rsidRPr="00E64BFA">
        <w:rPr>
          <w:rFonts w:ascii="Calibri" w:hAnsi="Calibri" w:cs="Calibri"/>
          <w:sz w:val="22"/>
          <w:szCs w:val="22"/>
        </w:rPr>
        <w:t xml:space="preserve"> </w:t>
      </w:r>
    </w:p>
    <w:p w:rsidR="003A4D6B" w:rsidRPr="00E64BFA" w:rsidRDefault="003A4D6B" w:rsidP="003A4D6B">
      <w:pPr>
        <w:jc w:val="both"/>
        <w:rPr>
          <w:rFonts w:ascii="Calibri" w:hAnsi="Calibri" w:cs="Calibri"/>
          <w:sz w:val="22"/>
          <w:szCs w:val="22"/>
        </w:rPr>
      </w:pPr>
    </w:p>
    <w:p w:rsidR="003A4D6B" w:rsidRPr="00E64BFA" w:rsidRDefault="00281C11" w:rsidP="003A4D6B">
      <w:p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V primeru ugotovljenih nepravilnosti je u</w:t>
      </w:r>
      <w:r w:rsidR="003A4D6B" w:rsidRPr="00E64BFA">
        <w:rPr>
          <w:rFonts w:ascii="Calibri" w:hAnsi="Calibri" w:cs="Calibri"/>
          <w:sz w:val="22"/>
          <w:szCs w:val="22"/>
        </w:rPr>
        <w:t>pravičenec(</w:t>
      </w:r>
      <w:proofErr w:type="spellStart"/>
      <w:r w:rsidR="003A4D6B" w:rsidRPr="00E64BFA">
        <w:rPr>
          <w:rFonts w:ascii="Calibri" w:hAnsi="Calibri" w:cs="Calibri"/>
          <w:sz w:val="22"/>
          <w:szCs w:val="22"/>
        </w:rPr>
        <w:t>ka</w:t>
      </w:r>
      <w:proofErr w:type="spellEnd"/>
      <w:r w:rsidR="003A4D6B" w:rsidRPr="00E64BFA">
        <w:rPr>
          <w:rFonts w:ascii="Calibri" w:hAnsi="Calibri" w:cs="Calibri"/>
          <w:sz w:val="22"/>
          <w:szCs w:val="22"/>
        </w:rPr>
        <w:t xml:space="preserve">) dolžan(na) vrniti sredstva v osmih dneh od vročitve sklepa Občine Jesenice o vračilu sredstev. </w:t>
      </w:r>
    </w:p>
    <w:p w:rsidR="003A4D6B" w:rsidRPr="00E64BFA" w:rsidRDefault="003A4D6B" w:rsidP="003A4D6B">
      <w:pPr>
        <w:pStyle w:val="Telobesedila"/>
        <w:jc w:val="both"/>
        <w:rPr>
          <w:rFonts w:ascii="Calibri" w:hAnsi="Calibri" w:cs="Calibri"/>
          <w:sz w:val="22"/>
          <w:szCs w:val="22"/>
        </w:rPr>
      </w:pPr>
    </w:p>
    <w:p w:rsidR="003A4D6B" w:rsidRPr="00E64BFA" w:rsidRDefault="003A4D6B" w:rsidP="00C738F0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člen</w:t>
      </w:r>
    </w:p>
    <w:p w:rsidR="003A4D6B" w:rsidRPr="00E64BFA" w:rsidRDefault="003A4D6B" w:rsidP="003A4D6B">
      <w:pPr>
        <w:pStyle w:val="Telobesedila"/>
        <w:jc w:val="both"/>
        <w:rPr>
          <w:rFonts w:ascii="Calibri" w:hAnsi="Calibri" w:cs="Calibri"/>
          <w:sz w:val="22"/>
          <w:szCs w:val="22"/>
        </w:rPr>
      </w:pPr>
    </w:p>
    <w:p w:rsidR="003A4D6B" w:rsidRPr="00E64BFA" w:rsidRDefault="003A4D6B" w:rsidP="00166CE8">
      <w:p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 xml:space="preserve">Sofinancer določa za skrbnika pogodbe </w:t>
      </w:r>
      <w:r w:rsidR="00E01E03" w:rsidRPr="00E64BFA">
        <w:rPr>
          <w:rFonts w:ascii="Calibri" w:hAnsi="Calibri" w:cs="Calibri"/>
          <w:sz w:val="22"/>
          <w:szCs w:val="22"/>
        </w:rPr>
        <w:t xml:space="preserve">mag. Vero </w:t>
      </w:r>
      <w:r w:rsidR="009B2F1B" w:rsidRPr="00E64BFA">
        <w:rPr>
          <w:rFonts w:ascii="Calibri" w:hAnsi="Calibri" w:cs="Calibri"/>
          <w:sz w:val="22"/>
          <w:szCs w:val="22"/>
        </w:rPr>
        <w:t xml:space="preserve">Djurić </w:t>
      </w:r>
      <w:proofErr w:type="spellStart"/>
      <w:r w:rsidR="00E01E03" w:rsidRPr="00E64BFA">
        <w:rPr>
          <w:rFonts w:ascii="Calibri" w:hAnsi="Calibri" w:cs="Calibri"/>
          <w:sz w:val="22"/>
          <w:szCs w:val="22"/>
        </w:rPr>
        <w:t>Drozdek</w:t>
      </w:r>
      <w:proofErr w:type="spellEnd"/>
      <w:r w:rsidR="00E01E03" w:rsidRPr="00E64BFA">
        <w:rPr>
          <w:rFonts w:ascii="Calibri" w:hAnsi="Calibri" w:cs="Calibri"/>
          <w:sz w:val="22"/>
          <w:szCs w:val="22"/>
        </w:rPr>
        <w:t xml:space="preserve">, </w:t>
      </w:r>
      <w:r w:rsidRPr="00E64BFA">
        <w:rPr>
          <w:rFonts w:ascii="Calibri" w:hAnsi="Calibri" w:cs="Calibri"/>
          <w:sz w:val="22"/>
          <w:szCs w:val="22"/>
        </w:rPr>
        <w:t>ki je pooblaščena, da ga zastopa glede vseh vprašanj, ki so vezana na predmet pogodbe.</w:t>
      </w:r>
    </w:p>
    <w:p w:rsidR="003A4D6B" w:rsidRPr="00E64BFA" w:rsidRDefault="003A4D6B" w:rsidP="003A4D6B">
      <w:pPr>
        <w:rPr>
          <w:rFonts w:ascii="Calibri" w:hAnsi="Calibri" w:cs="Calibri"/>
          <w:sz w:val="22"/>
          <w:szCs w:val="22"/>
        </w:rPr>
      </w:pPr>
    </w:p>
    <w:p w:rsidR="003A4D6B" w:rsidRPr="00E64BFA" w:rsidRDefault="003A4D6B" w:rsidP="00C738F0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člen</w:t>
      </w:r>
    </w:p>
    <w:p w:rsidR="003A4D6B" w:rsidRPr="00E64BFA" w:rsidRDefault="003A4D6B" w:rsidP="003A4D6B">
      <w:pPr>
        <w:rPr>
          <w:rFonts w:ascii="Calibri" w:hAnsi="Calibri" w:cs="Calibri"/>
          <w:sz w:val="22"/>
          <w:szCs w:val="22"/>
        </w:rPr>
      </w:pPr>
    </w:p>
    <w:p w:rsidR="003A4D6B" w:rsidRPr="00E64BFA" w:rsidRDefault="003A4D6B" w:rsidP="003A4D6B">
      <w:pPr>
        <w:pStyle w:val="Telobesedila"/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Pogodbeni stranki bosta morebitne spore iz te pogodbe reševali sporazumno, v nasprotnem primeru pa bo spore reševalo pristojno sodišče.</w:t>
      </w:r>
    </w:p>
    <w:p w:rsidR="003A4D6B" w:rsidRPr="00E64BFA" w:rsidRDefault="003A4D6B" w:rsidP="003A4D6B">
      <w:pPr>
        <w:ind w:left="360"/>
        <w:jc w:val="center"/>
        <w:rPr>
          <w:rFonts w:ascii="Calibri" w:hAnsi="Calibri" w:cs="Calibri"/>
          <w:sz w:val="22"/>
          <w:szCs w:val="22"/>
        </w:rPr>
      </w:pPr>
    </w:p>
    <w:p w:rsidR="003A4D6B" w:rsidRPr="00E64BFA" w:rsidRDefault="003A4D6B" w:rsidP="00C738F0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člen</w:t>
      </w:r>
    </w:p>
    <w:p w:rsidR="003A4D6B" w:rsidRPr="00E64BFA" w:rsidRDefault="003A4D6B" w:rsidP="003A4D6B">
      <w:pPr>
        <w:rPr>
          <w:rFonts w:ascii="Calibri" w:hAnsi="Calibri" w:cs="Calibri"/>
          <w:sz w:val="22"/>
          <w:szCs w:val="22"/>
        </w:rPr>
      </w:pPr>
    </w:p>
    <w:p w:rsidR="003A4D6B" w:rsidRPr="00E64BFA" w:rsidRDefault="003A4D6B" w:rsidP="003A4D6B">
      <w:pPr>
        <w:pStyle w:val="Telobesedila"/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 xml:space="preserve">Ta pogodba stopi v veljavo, ko jo podpišeta obe pogodbeni stranki. </w:t>
      </w:r>
    </w:p>
    <w:p w:rsidR="00884247" w:rsidRPr="00E64BFA" w:rsidRDefault="00884247" w:rsidP="003A4D6B">
      <w:pPr>
        <w:rPr>
          <w:rFonts w:ascii="Calibri" w:hAnsi="Calibri" w:cs="Calibri"/>
          <w:sz w:val="22"/>
          <w:szCs w:val="22"/>
        </w:rPr>
      </w:pPr>
    </w:p>
    <w:p w:rsidR="003A4D6B" w:rsidRPr="00E64BFA" w:rsidRDefault="003A4D6B" w:rsidP="00C738F0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člen</w:t>
      </w:r>
    </w:p>
    <w:p w:rsidR="003A4D6B" w:rsidRPr="00E64BFA" w:rsidRDefault="003A4D6B" w:rsidP="003A4D6B">
      <w:pPr>
        <w:rPr>
          <w:rFonts w:ascii="Calibri" w:hAnsi="Calibri" w:cs="Calibri"/>
          <w:sz w:val="22"/>
          <w:szCs w:val="22"/>
        </w:rPr>
      </w:pPr>
    </w:p>
    <w:p w:rsidR="003A4D6B" w:rsidRPr="00E64BFA" w:rsidRDefault="003A4D6B" w:rsidP="003A4D6B">
      <w:pPr>
        <w:pStyle w:val="Telobesedila"/>
        <w:numPr>
          <w:ilvl w:val="12"/>
          <w:numId w:val="0"/>
        </w:numPr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Ta pogodba je sestavljena v treh enakih izvodih, od katerih vsaka pogodbena stranka prejme po en izvod, en izvod pa prejme finančna služba sofinancerja.</w:t>
      </w:r>
    </w:p>
    <w:p w:rsidR="003A4D6B" w:rsidRPr="00E64BFA" w:rsidRDefault="003A4D6B" w:rsidP="003A4D6B">
      <w:pPr>
        <w:rPr>
          <w:rFonts w:ascii="Calibri" w:hAnsi="Calibri" w:cs="Calibri"/>
          <w:sz w:val="22"/>
          <w:szCs w:val="22"/>
        </w:rPr>
      </w:pPr>
    </w:p>
    <w:p w:rsidR="003A4D6B" w:rsidRPr="00E64BFA" w:rsidRDefault="00884247" w:rsidP="003A4D6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:rsidR="003A4D6B" w:rsidRPr="00E64BFA" w:rsidRDefault="003A4D6B" w:rsidP="003A4D6B">
      <w:pPr>
        <w:rPr>
          <w:rFonts w:ascii="Calibri" w:hAnsi="Calibri" w:cs="Calibri"/>
          <w:sz w:val="22"/>
          <w:szCs w:val="22"/>
          <w:lang w:val="pl-PL"/>
        </w:rPr>
      </w:pPr>
      <w:r w:rsidRPr="00E64BFA">
        <w:rPr>
          <w:rFonts w:ascii="Calibri" w:hAnsi="Calibri" w:cs="Calibri"/>
          <w:sz w:val="22"/>
          <w:szCs w:val="22"/>
          <w:lang w:val="pl-PL"/>
        </w:rPr>
        <w:lastRenderedPageBreak/>
        <w:t xml:space="preserve">Številka: </w:t>
      </w:r>
      <w:r w:rsidR="00717340" w:rsidRPr="00E64BFA">
        <w:rPr>
          <w:rFonts w:ascii="Calibri" w:hAnsi="Calibri" w:cs="Calibri"/>
          <w:sz w:val="22"/>
          <w:szCs w:val="22"/>
          <w:lang w:val="pl-PL"/>
        </w:rPr>
        <w:t>330-</w:t>
      </w:r>
      <w:r w:rsidR="007A0D16">
        <w:rPr>
          <w:rFonts w:ascii="Calibri" w:hAnsi="Calibri" w:cs="Calibri"/>
          <w:sz w:val="22"/>
          <w:szCs w:val="22"/>
          <w:lang w:val="pl-PL"/>
        </w:rPr>
        <w:t>2</w:t>
      </w:r>
      <w:r w:rsidR="00717340" w:rsidRPr="00E64BFA">
        <w:rPr>
          <w:rFonts w:ascii="Calibri" w:hAnsi="Calibri" w:cs="Calibri"/>
          <w:sz w:val="22"/>
          <w:szCs w:val="22"/>
          <w:lang w:val="pl-PL"/>
        </w:rPr>
        <w:t>/20</w:t>
      </w:r>
      <w:r w:rsidR="00281C11" w:rsidRPr="00E64BFA">
        <w:rPr>
          <w:rFonts w:ascii="Calibri" w:hAnsi="Calibri" w:cs="Calibri"/>
          <w:sz w:val="22"/>
          <w:szCs w:val="22"/>
          <w:lang w:val="pl-PL"/>
        </w:rPr>
        <w:t>2</w:t>
      </w:r>
      <w:r w:rsidR="007A0D16">
        <w:rPr>
          <w:rFonts w:ascii="Calibri" w:hAnsi="Calibri" w:cs="Calibri"/>
          <w:sz w:val="22"/>
          <w:szCs w:val="22"/>
          <w:lang w:val="pl-PL"/>
        </w:rPr>
        <w:t>3</w:t>
      </w:r>
    </w:p>
    <w:p w:rsidR="003A4D6B" w:rsidRPr="00E64BFA" w:rsidRDefault="003A4D6B" w:rsidP="003A4D6B">
      <w:pPr>
        <w:rPr>
          <w:rFonts w:ascii="Calibri" w:hAnsi="Calibri" w:cs="Calibri"/>
          <w:sz w:val="22"/>
          <w:szCs w:val="22"/>
          <w:lang w:val="pl-PL"/>
        </w:rPr>
      </w:pPr>
    </w:p>
    <w:p w:rsidR="003A4D6B" w:rsidRPr="00E64BFA" w:rsidRDefault="003A4D6B" w:rsidP="003A4D6B">
      <w:pPr>
        <w:pStyle w:val="Telobesedila"/>
        <w:jc w:val="both"/>
        <w:rPr>
          <w:rFonts w:ascii="Calibri" w:hAnsi="Calibri" w:cs="Calibri"/>
          <w:sz w:val="22"/>
          <w:szCs w:val="22"/>
        </w:rPr>
      </w:pPr>
      <w:r w:rsidRPr="00E64BFA">
        <w:rPr>
          <w:rFonts w:ascii="Calibri" w:hAnsi="Calibri" w:cs="Calibri"/>
          <w:sz w:val="22"/>
          <w:szCs w:val="22"/>
        </w:rPr>
        <w:t>Datum podpisa:                                                            Datum podpisa: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0"/>
      </w:tblGrid>
      <w:tr w:rsidR="003A4D6B" w:rsidRPr="00E64BFA" w:rsidTr="003A4D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50" w:type="dxa"/>
          </w:tcPr>
          <w:p w:rsidR="003A4D6B" w:rsidRPr="00E64BFA" w:rsidRDefault="003A4D6B" w:rsidP="003A4D6B">
            <w:pPr>
              <w:pStyle w:val="Naslov2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64BFA">
              <w:rPr>
                <w:rFonts w:ascii="Calibri" w:hAnsi="Calibri" w:cs="Calibri"/>
                <w:i w:val="0"/>
                <w:sz w:val="22"/>
                <w:szCs w:val="22"/>
              </w:rPr>
              <w:t>OBČINA JESENICE</w:t>
            </w:r>
          </w:p>
        </w:tc>
        <w:tc>
          <w:tcPr>
            <w:tcW w:w="4320" w:type="dxa"/>
          </w:tcPr>
          <w:p w:rsidR="003A4D6B" w:rsidRPr="00E64BFA" w:rsidRDefault="003A4D6B" w:rsidP="003A4D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3A4D6B" w:rsidRPr="00E64BFA" w:rsidRDefault="003A4D6B" w:rsidP="003A4D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/>
            </w: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MERGEFIELD IME_IN_PRIIMEK </w:instrText>
            </w: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Pr="00E64BF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«IME_IN_PRIIMEK»</w:t>
            </w: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3A4D6B" w:rsidRPr="00E64BFA" w:rsidTr="003A4D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50" w:type="dxa"/>
          </w:tcPr>
          <w:p w:rsidR="003A4D6B" w:rsidRPr="00E64BFA" w:rsidRDefault="00FE2E28" w:rsidP="003A4D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MAG. </w:t>
            </w:r>
            <w:r w:rsidR="007A0D16">
              <w:rPr>
                <w:rFonts w:ascii="Calibri" w:hAnsi="Calibri" w:cs="Calibri"/>
                <w:b/>
                <w:bCs/>
                <w:sz w:val="22"/>
                <w:szCs w:val="22"/>
              </w:rPr>
              <w:t>PETER BOHINEC</w:t>
            </w:r>
          </w:p>
        </w:tc>
        <w:tc>
          <w:tcPr>
            <w:tcW w:w="4320" w:type="dxa"/>
          </w:tcPr>
          <w:p w:rsidR="003A4D6B" w:rsidRPr="00E64BFA" w:rsidRDefault="003A4D6B" w:rsidP="003A4D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/>
            </w: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MERGEFIELD NASLOV </w:instrText>
            </w: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Pr="00E64BF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«NASLOV»</w:t>
            </w: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3A4D6B" w:rsidRPr="00E64BFA" w:rsidTr="003A4D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50" w:type="dxa"/>
          </w:tcPr>
          <w:p w:rsidR="003A4D6B" w:rsidRPr="00E64BFA" w:rsidRDefault="003A4D6B" w:rsidP="003A4D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t>Ž U P A N</w:t>
            </w:r>
          </w:p>
        </w:tc>
        <w:tc>
          <w:tcPr>
            <w:tcW w:w="4320" w:type="dxa"/>
          </w:tcPr>
          <w:p w:rsidR="003A4D6B" w:rsidRPr="00E64BFA" w:rsidRDefault="003A4D6B" w:rsidP="003A4D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/>
            </w: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MERGEFIELD POŠTA </w:instrText>
            </w: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Pr="00E64BF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«POŠTA»</w:t>
            </w: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/>
            </w: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MERGEFIELD KRAJ </w:instrText>
            </w: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Pr="00E64BF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«KRAJ»</w:t>
            </w: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BA5F2F" w:rsidRPr="00E64BFA" w:rsidTr="003A4D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50" w:type="dxa"/>
          </w:tcPr>
          <w:p w:rsidR="00BA5F2F" w:rsidRPr="00E64BFA" w:rsidRDefault="00BA5F2F" w:rsidP="003A4D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</w:tcPr>
          <w:p w:rsidR="00BA5F2F" w:rsidRPr="00E64BFA" w:rsidRDefault="00BA5F2F" w:rsidP="003A4D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A5F2F" w:rsidRPr="00E64BFA" w:rsidTr="003A4D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50" w:type="dxa"/>
          </w:tcPr>
          <w:p w:rsidR="00BA5F2F" w:rsidRPr="00E64BFA" w:rsidRDefault="00BA5F2F" w:rsidP="003A4D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</w:tcPr>
          <w:p w:rsidR="00BA5F2F" w:rsidRPr="00E64BFA" w:rsidRDefault="00BA5F2F" w:rsidP="003A4D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t>ZAKONITI ZASTOPNIK</w:t>
            </w:r>
          </w:p>
        </w:tc>
      </w:tr>
      <w:tr w:rsidR="00BA5F2F" w:rsidRPr="00E64BFA" w:rsidTr="003A4D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50" w:type="dxa"/>
          </w:tcPr>
          <w:p w:rsidR="00BA5F2F" w:rsidRPr="00E64BFA" w:rsidRDefault="00BA5F2F" w:rsidP="003A4D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</w:tcPr>
          <w:p w:rsidR="00BA5F2F" w:rsidRPr="00E64BFA" w:rsidRDefault="00BA5F2F" w:rsidP="003A4D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t>NASLOV</w:t>
            </w:r>
          </w:p>
        </w:tc>
      </w:tr>
      <w:tr w:rsidR="004464ED" w:rsidRPr="00E64BFA" w:rsidTr="003A4D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50" w:type="dxa"/>
          </w:tcPr>
          <w:p w:rsidR="004464ED" w:rsidRPr="00E64BFA" w:rsidRDefault="004464ED" w:rsidP="003A4D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</w:tcPr>
          <w:p w:rsidR="004464ED" w:rsidRPr="00E64BFA" w:rsidRDefault="004464ED" w:rsidP="003A4D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4BFA">
              <w:rPr>
                <w:rFonts w:ascii="Calibri" w:hAnsi="Calibri" w:cs="Calibri"/>
                <w:b/>
                <w:bCs/>
                <w:sz w:val="22"/>
                <w:szCs w:val="22"/>
              </w:rPr>
              <w:t>POŠTA KRAJ</w:t>
            </w:r>
          </w:p>
        </w:tc>
      </w:tr>
    </w:tbl>
    <w:p w:rsidR="003A4D6B" w:rsidRPr="00E64BFA" w:rsidRDefault="003A4D6B">
      <w:pPr>
        <w:rPr>
          <w:rFonts w:ascii="Calibri" w:hAnsi="Calibri" w:cs="Calibri"/>
          <w:sz w:val="22"/>
          <w:szCs w:val="22"/>
        </w:rPr>
      </w:pPr>
    </w:p>
    <w:sectPr w:rsidR="003A4D6B" w:rsidRPr="00E64BF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796" w:rsidRDefault="00F15796" w:rsidP="00E01E03">
      <w:r>
        <w:separator/>
      </w:r>
    </w:p>
  </w:endnote>
  <w:endnote w:type="continuationSeparator" w:id="0">
    <w:p w:rsidR="00F15796" w:rsidRDefault="00F15796" w:rsidP="00E0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E03" w:rsidRPr="00884247" w:rsidRDefault="00884247" w:rsidP="00884247">
    <w:pPr>
      <w:pStyle w:val="Noga"/>
      <w:jc w:val="right"/>
      <w:rPr>
        <w:rFonts w:ascii="Calibri" w:hAnsi="Calibri" w:cs="Calibri"/>
        <w:sz w:val="20"/>
      </w:rPr>
    </w:pPr>
    <w:r w:rsidRPr="00884247">
      <w:rPr>
        <w:rFonts w:ascii="Calibri" w:hAnsi="Calibri" w:cs="Calibri"/>
        <w:bCs/>
        <w:sz w:val="20"/>
      </w:rPr>
      <w:fldChar w:fldCharType="begin"/>
    </w:r>
    <w:r w:rsidRPr="00884247">
      <w:rPr>
        <w:rFonts w:ascii="Calibri" w:hAnsi="Calibri" w:cs="Calibri"/>
        <w:bCs/>
        <w:sz w:val="20"/>
      </w:rPr>
      <w:instrText>PAGE  \* Arabic  \* MERGEFORMAT</w:instrText>
    </w:r>
    <w:r w:rsidRPr="00884247">
      <w:rPr>
        <w:rFonts w:ascii="Calibri" w:hAnsi="Calibri" w:cs="Calibri"/>
        <w:bCs/>
        <w:sz w:val="20"/>
      </w:rPr>
      <w:fldChar w:fldCharType="separate"/>
    </w:r>
    <w:r w:rsidRPr="00884247">
      <w:rPr>
        <w:rFonts w:ascii="Calibri" w:hAnsi="Calibri" w:cs="Calibri"/>
        <w:bCs/>
        <w:sz w:val="20"/>
      </w:rPr>
      <w:t>1</w:t>
    </w:r>
    <w:r w:rsidRPr="00884247">
      <w:rPr>
        <w:rFonts w:ascii="Calibri" w:hAnsi="Calibri" w:cs="Calibri"/>
        <w:bCs/>
        <w:sz w:val="20"/>
      </w:rPr>
      <w:fldChar w:fldCharType="end"/>
    </w:r>
    <w:r w:rsidRPr="00884247">
      <w:rPr>
        <w:rFonts w:ascii="Calibri" w:hAnsi="Calibri" w:cs="Calibri"/>
        <w:sz w:val="20"/>
      </w:rPr>
      <w:t>/</w:t>
    </w:r>
    <w:r w:rsidRPr="00884247">
      <w:rPr>
        <w:rFonts w:ascii="Calibri" w:hAnsi="Calibri" w:cs="Calibri"/>
        <w:bCs/>
        <w:sz w:val="20"/>
      </w:rPr>
      <w:fldChar w:fldCharType="begin"/>
    </w:r>
    <w:r w:rsidRPr="00884247">
      <w:rPr>
        <w:rFonts w:ascii="Calibri" w:hAnsi="Calibri" w:cs="Calibri"/>
        <w:bCs/>
        <w:sz w:val="20"/>
      </w:rPr>
      <w:instrText>NUMPAGES  \* Arabic  \* MERGEFORMAT</w:instrText>
    </w:r>
    <w:r w:rsidRPr="00884247">
      <w:rPr>
        <w:rFonts w:ascii="Calibri" w:hAnsi="Calibri" w:cs="Calibri"/>
        <w:bCs/>
        <w:sz w:val="20"/>
      </w:rPr>
      <w:fldChar w:fldCharType="separate"/>
    </w:r>
    <w:r w:rsidRPr="00884247">
      <w:rPr>
        <w:rFonts w:ascii="Calibri" w:hAnsi="Calibri" w:cs="Calibri"/>
        <w:bCs/>
        <w:sz w:val="20"/>
      </w:rPr>
      <w:t>9</w:t>
    </w:r>
    <w:r w:rsidRPr="00884247">
      <w:rPr>
        <w:rFonts w:ascii="Calibri" w:hAnsi="Calibri" w:cs="Calibri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796" w:rsidRDefault="00F15796" w:rsidP="00E01E03">
      <w:r>
        <w:separator/>
      </w:r>
    </w:p>
  </w:footnote>
  <w:footnote w:type="continuationSeparator" w:id="0">
    <w:p w:rsidR="00F15796" w:rsidRDefault="00F15796" w:rsidP="00E01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33F037AB"/>
    <w:multiLevelType w:val="hybridMultilevel"/>
    <w:tmpl w:val="DF88067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E005736"/>
    <w:multiLevelType w:val="hybridMultilevel"/>
    <w:tmpl w:val="AE2C5BCC"/>
    <w:lvl w:ilvl="0" w:tplc="457C2910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1">
    <w:nsid w:val="69FB1E27"/>
    <w:multiLevelType w:val="hybridMultilevel"/>
    <w:tmpl w:val="9D845402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D6B"/>
    <w:rsid w:val="00007E7A"/>
    <w:rsid w:val="0006164B"/>
    <w:rsid w:val="000C69E4"/>
    <w:rsid w:val="0013574E"/>
    <w:rsid w:val="00166CE8"/>
    <w:rsid w:val="00173D37"/>
    <w:rsid w:val="00181CCD"/>
    <w:rsid w:val="001A7537"/>
    <w:rsid w:val="001B7C23"/>
    <w:rsid w:val="001F22A2"/>
    <w:rsid w:val="00217072"/>
    <w:rsid w:val="00220F8F"/>
    <w:rsid w:val="00223E21"/>
    <w:rsid w:val="002251A4"/>
    <w:rsid w:val="00231733"/>
    <w:rsid w:val="0025589E"/>
    <w:rsid w:val="00281C11"/>
    <w:rsid w:val="002C4404"/>
    <w:rsid w:val="003224E0"/>
    <w:rsid w:val="003A4D6B"/>
    <w:rsid w:val="003B60BC"/>
    <w:rsid w:val="003F19BE"/>
    <w:rsid w:val="004464ED"/>
    <w:rsid w:val="0048043D"/>
    <w:rsid w:val="00583E84"/>
    <w:rsid w:val="005D4E9E"/>
    <w:rsid w:val="0060548C"/>
    <w:rsid w:val="00654629"/>
    <w:rsid w:val="006B705E"/>
    <w:rsid w:val="00713081"/>
    <w:rsid w:val="00717340"/>
    <w:rsid w:val="00744EAB"/>
    <w:rsid w:val="00773723"/>
    <w:rsid w:val="007A0D16"/>
    <w:rsid w:val="007D5DF1"/>
    <w:rsid w:val="0084563F"/>
    <w:rsid w:val="008543E9"/>
    <w:rsid w:val="00884247"/>
    <w:rsid w:val="008D4714"/>
    <w:rsid w:val="008E333F"/>
    <w:rsid w:val="009236FC"/>
    <w:rsid w:val="00956A78"/>
    <w:rsid w:val="009570B0"/>
    <w:rsid w:val="009B2F1B"/>
    <w:rsid w:val="009F7B23"/>
    <w:rsid w:val="00A04988"/>
    <w:rsid w:val="00A218DF"/>
    <w:rsid w:val="00A859F7"/>
    <w:rsid w:val="00AA5F4F"/>
    <w:rsid w:val="00AC35F8"/>
    <w:rsid w:val="00AE0052"/>
    <w:rsid w:val="00AF181E"/>
    <w:rsid w:val="00AF46B4"/>
    <w:rsid w:val="00B11D78"/>
    <w:rsid w:val="00B13FBE"/>
    <w:rsid w:val="00B71277"/>
    <w:rsid w:val="00B7268B"/>
    <w:rsid w:val="00BA5F2F"/>
    <w:rsid w:val="00BD4D78"/>
    <w:rsid w:val="00BF0B37"/>
    <w:rsid w:val="00C03650"/>
    <w:rsid w:val="00C13EFF"/>
    <w:rsid w:val="00C738F0"/>
    <w:rsid w:val="00C77C01"/>
    <w:rsid w:val="00CA6F7E"/>
    <w:rsid w:val="00CB208E"/>
    <w:rsid w:val="00D454FF"/>
    <w:rsid w:val="00D862AA"/>
    <w:rsid w:val="00DA603B"/>
    <w:rsid w:val="00DB2137"/>
    <w:rsid w:val="00DB4B1E"/>
    <w:rsid w:val="00E01E03"/>
    <w:rsid w:val="00E64BFA"/>
    <w:rsid w:val="00E82DBC"/>
    <w:rsid w:val="00E94D45"/>
    <w:rsid w:val="00ED4E56"/>
    <w:rsid w:val="00F02796"/>
    <w:rsid w:val="00F15796"/>
    <w:rsid w:val="00F51915"/>
    <w:rsid w:val="00FD4B48"/>
    <w:rsid w:val="00FD5CD7"/>
    <w:rsid w:val="00FE2E28"/>
    <w:rsid w:val="00FE5635"/>
    <w:rsid w:val="00FF3085"/>
    <w:rsid w:val="00FF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459FC5D-E14C-463F-9C7A-0EC6E7F54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3A4D6B"/>
    <w:rPr>
      <w:sz w:val="24"/>
      <w:szCs w:val="24"/>
    </w:rPr>
  </w:style>
  <w:style w:type="paragraph" w:styleId="Naslov2">
    <w:name w:val="heading 2"/>
    <w:basedOn w:val="Navaden"/>
    <w:next w:val="Navaden"/>
    <w:qFormat/>
    <w:rsid w:val="003A4D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3A4D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Telobesedila">
    <w:name w:val="Body Text"/>
    <w:aliases w:val="Body,block style,12345"/>
    <w:basedOn w:val="Navaden"/>
    <w:rsid w:val="003A4D6B"/>
    <w:pPr>
      <w:jc w:val="center"/>
    </w:pPr>
  </w:style>
  <w:style w:type="paragraph" w:styleId="Glava">
    <w:name w:val="header"/>
    <w:basedOn w:val="Navaden"/>
    <w:link w:val="GlavaZnak"/>
    <w:rsid w:val="00E01E03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E01E03"/>
    <w:rPr>
      <w:sz w:val="24"/>
      <w:szCs w:val="24"/>
    </w:rPr>
  </w:style>
  <w:style w:type="paragraph" w:styleId="Noga">
    <w:name w:val="footer"/>
    <w:basedOn w:val="Navaden"/>
    <w:link w:val="NogaZnak"/>
    <w:rsid w:val="00E01E03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E01E03"/>
    <w:rPr>
      <w:sz w:val="24"/>
      <w:szCs w:val="24"/>
    </w:rPr>
  </w:style>
  <w:style w:type="paragraph" w:styleId="Besedilooblaka">
    <w:name w:val="Balloon Text"/>
    <w:basedOn w:val="Navaden"/>
    <w:link w:val="BesedilooblakaZnak"/>
    <w:rsid w:val="009B2F1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9B2F1B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2251A4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tka\Application%20Data\Microsoft\Predloge\prazn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prazna.dot</Template>
  <TotalTime>0</TotalTime>
  <Pages>3</Pages>
  <Words>617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Vzorec pogodbe VII</vt:lpstr>
    </vt:vector>
  </TitlesOfParts>
  <Company>OBČINA JESENICE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Vzorec pogodbe VII</dc:title>
  <dc:subject/>
  <dc:creator>OBČINA JESENICE</dc:creator>
  <cp:keywords/>
  <dc:description/>
  <cp:lastModifiedBy>Damjan Mladenović</cp:lastModifiedBy>
  <cp:revision>2</cp:revision>
  <cp:lastPrinted>2023-03-20T07:35:00Z</cp:lastPrinted>
  <dcterms:created xsi:type="dcterms:W3CDTF">2023-03-21T09:47:00Z</dcterms:created>
  <dcterms:modified xsi:type="dcterms:W3CDTF">2023-03-21T09:47:00Z</dcterms:modified>
</cp:coreProperties>
</file>